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216" w:rsidRPr="00843E53" w:rsidRDefault="00654216" w:rsidP="009F16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b/>
          <w:bCs/>
          <w:color w:val="000000"/>
          <w:sz w:val="28"/>
          <w:szCs w:val="28"/>
        </w:rPr>
        <w:t>ПРОТОКОЛ</w:t>
      </w:r>
    </w:p>
    <w:p w:rsidR="00654216" w:rsidRPr="00843E53" w:rsidRDefault="00654216" w:rsidP="009F16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b/>
          <w:bCs/>
          <w:color w:val="000000"/>
          <w:sz w:val="28"/>
          <w:szCs w:val="28"/>
        </w:rPr>
        <w:t>проведения публичных слушаний по обсуждению</w:t>
      </w:r>
    </w:p>
    <w:p w:rsidR="00654216" w:rsidRPr="00843E53" w:rsidRDefault="00654216" w:rsidP="009F16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Проекта Устава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43E53">
        <w:rPr>
          <w:rFonts w:ascii="Times New Roman" w:hAnsi="Times New Roman"/>
          <w:b/>
          <w:bCs/>
          <w:color w:val="000000"/>
          <w:sz w:val="28"/>
          <w:szCs w:val="28"/>
        </w:rPr>
        <w:t>сельсовета</w:t>
      </w:r>
    </w:p>
    <w:p w:rsidR="00654216" w:rsidRDefault="00654216" w:rsidP="009F162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43E53">
        <w:rPr>
          <w:rFonts w:ascii="Times New Roman" w:hAnsi="Times New Roman"/>
          <w:b/>
          <w:bCs/>
          <w:color w:val="000000"/>
          <w:sz w:val="28"/>
          <w:szCs w:val="28"/>
        </w:rPr>
        <w:t>Краснозерского района Новосибирской области</w:t>
      </w:r>
    </w:p>
    <w:p w:rsidR="00654216" w:rsidRPr="00843E53" w:rsidRDefault="00654216" w:rsidP="009F1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4216" w:rsidRDefault="00654216" w:rsidP="009F1620">
      <w:pPr>
        <w:spacing w:after="12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Публичные слушания назначены решением </w:t>
      </w:r>
      <w:r>
        <w:rPr>
          <w:rFonts w:ascii="Times New Roman" w:hAnsi="Times New Roman"/>
          <w:color w:val="000000"/>
          <w:sz w:val="28"/>
          <w:szCs w:val="28"/>
        </w:rPr>
        <w:t>тридцать четвертой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Совета депутатов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 </w:t>
      </w:r>
      <w:r>
        <w:rPr>
          <w:rFonts w:ascii="Times New Roman" w:hAnsi="Times New Roman"/>
          <w:color w:val="000000"/>
          <w:sz w:val="28"/>
          <w:szCs w:val="28"/>
        </w:rPr>
        <w:t>от 13 октября 2017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года.</w:t>
      </w:r>
    </w:p>
    <w:p w:rsidR="00654216" w:rsidRPr="00843E53" w:rsidRDefault="00654216" w:rsidP="009F1620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Дата проведения публичных слушаний: </w:t>
      </w:r>
      <w:r>
        <w:rPr>
          <w:rFonts w:ascii="Times New Roman" w:hAnsi="Times New Roman"/>
          <w:color w:val="000000"/>
          <w:sz w:val="28"/>
          <w:szCs w:val="28"/>
        </w:rPr>
        <w:t>27 октября 2017 года</w:t>
      </w:r>
    </w:p>
    <w:p w:rsidR="00654216" w:rsidRPr="00843E53" w:rsidRDefault="00654216" w:rsidP="009F1620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Время проведения: </w:t>
      </w:r>
      <w:r w:rsidRPr="003917BD">
        <w:rPr>
          <w:rFonts w:ascii="Times New Roman" w:hAnsi="Times New Roman"/>
          <w:color w:val="000000"/>
          <w:sz w:val="28"/>
          <w:szCs w:val="28"/>
        </w:rPr>
        <w:t>с 15 часов 00 минут до 16 часов 30 минут</w:t>
      </w:r>
    </w:p>
    <w:p w:rsidR="00654216" w:rsidRPr="00843E53" w:rsidRDefault="00654216" w:rsidP="009F1620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Место проведения: </w:t>
      </w:r>
      <w:r>
        <w:rPr>
          <w:rFonts w:ascii="Times New Roman" w:hAnsi="Times New Roman"/>
          <w:color w:val="000000"/>
          <w:sz w:val="28"/>
          <w:szCs w:val="28"/>
        </w:rPr>
        <w:t xml:space="preserve">актовый зал администрации Октябрьского </w:t>
      </w:r>
      <w:r w:rsidRPr="00843E53">
        <w:rPr>
          <w:rFonts w:ascii="Times New Roman" w:hAnsi="Times New Roman"/>
          <w:color w:val="000000"/>
          <w:sz w:val="28"/>
          <w:szCs w:val="28"/>
        </w:rPr>
        <w:t>сельсовета</w:t>
      </w:r>
    </w:p>
    <w:p w:rsidR="00654216" w:rsidRPr="00843E53" w:rsidRDefault="00654216" w:rsidP="009F1620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Председатель публичных слушаний: </w:t>
      </w:r>
      <w:r>
        <w:rPr>
          <w:rFonts w:ascii="Times New Roman" w:hAnsi="Times New Roman"/>
          <w:color w:val="000000"/>
          <w:sz w:val="28"/>
          <w:szCs w:val="28"/>
        </w:rPr>
        <w:t>Цветкова Наталья Федоровна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54216" w:rsidRPr="00843E53" w:rsidRDefault="00654216" w:rsidP="009F1620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Секретарь публичных слушаний: </w:t>
      </w:r>
      <w:r>
        <w:rPr>
          <w:rFonts w:ascii="Times New Roman" w:hAnsi="Times New Roman"/>
          <w:color w:val="000000"/>
          <w:sz w:val="28"/>
          <w:szCs w:val="28"/>
        </w:rPr>
        <w:t>Трифонова Ирина Сергеевна</w:t>
      </w:r>
    </w:p>
    <w:p w:rsidR="00654216" w:rsidRPr="00843E53" w:rsidRDefault="00654216" w:rsidP="009F1620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Присутствовали: жители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r>
        <w:rPr>
          <w:rFonts w:ascii="Times New Roman" w:hAnsi="Times New Roman"/>
          <w:color w:val="000000"/>
          <w:sz w:val="28"/>
          <w:szCs w:val="28"/>
        </w:rPr>
        <w:t xml:space="preserve"> в количестве 22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человек.</w:t>
      </w:r>
      <w:r w:rsidRPr="00843E53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654216" w:rsidRDefault="00654216" w:rsidP="009F1620">
      <w:pPr>
        <w:spacing w:before="240" w:after="120" w:line="240" w:lineRule="auto"/>
        <w:jc w:val="center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b/>
          <w:bCs/>
          <w:color w:val="000000"/>
          <w:sz w:val="28"/>
          <w:szCs w:val="28"/>
        </w:rPr>
        <w:t>ПОВЕСТКА ЗАСЕДАНИЯ:</w:t>
      </w:r>
    </w:p>
    <w:p w:rsidR="00654216" w:rsidRPr="00843E53" w:rsidRDefault="00654216" w:rsidP="009F1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43E53">
        <w:rPr>
          <w:rFonts w:ascii="Times New Roman" w:hAnsi="Times New Roman"/>
          <w:color w:val="000000"/>
          <w:sz w:val="28"/>
          <w:szCs w:val="28"/>
        </w:rPr>
        <w:t>Об избрании секретаря публичных слушаний</w:t>
      </w:r>
    </w:p>
    <w:p w:rsidR="00654216" w:rsidRPr="00843E53" w:rsidRDefault="00654216" w:rsidP="009F1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>Докладывает:</w:t>
      </w:r>
      <w:r>
        <w:rPr>
          <w:rFonts w:ascii="Times New Roman" w:hAnsi="Times New Roman"/>
          <w:color w:val="000000"/>
          <w:sz w:val="28"/>
          <w:szCs w:val="28"/>
        </w:rPr>
        <w:t xml:space="preserve"> Юданов А.Б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. Глава администрации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сельсовета.</w:t>
      </w:r>
    </w:p>
    <w:p w:rsidR="00654216" w:rsidRPr="00843E53" w:rsidRDefault="00654216" w:rsidP="009F1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О Проекте Устава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сельсовета Краснозерского района Новосибирской области» </w:t>
      </w:r>
    </w:p>
    <w:p w:rsidR="00654216" w:rsidRPr="00843E53" w:rsidRDefault="00654216" w:rsidP="009F1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Докладывает: </w:t>
      </w:r>
      <w:r>
        <w:rPr>
          <w:rFonts w:ascii="Times New Roman" w:hAnsi="Times New Roman"/>
          <w:color w:val="000000"/>
          <w:sz w:val="28"/>
          <w:szCs w:val="28"/>
        </w:rPr>
        <w:t>Цветкова Наталья Федоровна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- председатель Совета депутатов </w:t>
      </w:r>
    </w:p>
    <w:p w:rsidR="00654216" w:rsidRDefault="00654216" w:rsidP="009F162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654216" w:rsidRPr="00843E53" w:rsidRDefault="00654216" w:rsidP="009F1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b/>
          <w:bCs/>
          <w:color w:val="000000"/>
          <w:sz w:val="28"/>
          <w:szCs w:val="28"/>
        </w:rPr>
        <w:t>СЛУШАЛИ:</w:t>
      </w:r>
    </w:p>
    <w:p w:rsidR="00654216" w:rsidRPr="00843E53" w:rsidRDefault="00654216" w:rsidP="009F1620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/>
          <w:color w:val="000000"/>
          <w:sz w:val="28"/>
          <w:szCs w:val="28"/>
        </w:rPr>
        <w:t>Юданова А.Б.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- Главу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сельсовета.</w:t>
      </w:r>
    </w:p>
    <w:p w:rsidR="00654216" w:rsidRPr="00843E53" w:rsidRDefault="00654216" w:rsidP="009F162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Согласно существующего Положение «О порядке организации и проведения публичных слушаний в муниципальном образовании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843E53">
        <w:rPr>
          <w:rFonts w:ascii="Times New Roman" w:hAnsi="Times New Roman"/>
          <w:color w:val="000000"/>
          <w:sz w:val="28"/>
          <w:szCs w:val="28"/>
        </w:rPr>
        <w:t>сельсовета Краснозерского района» п. 1.13-1.16, нам необходимо:</w:t>
      </w:r>
    </w:p>
    <w:p w:rsidR="00654216" w:rsidRPr="00843E53" w:rsidRDefault="00654216" w:rsidP="009F162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Избрать секретаря для ведения протокола публичных слушаний. </w:t>
      </w:r>
    </w:p>
    <w:p w:rsidR="00654216" w:rsidRDefault="00654216" w:rsidP="009F162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Предлагается кандидатура </w:t>
      </w:r>
      <w:r>
        <w:rPr>
          <w:rFonts w:ascii="Times New Roman" w:hAnsi="Times New Roman"/>
          <w:color w:val="000000"/>
          <w:sz w:val="28"/>
          <w:szCs w:val="28"/>
        </w:rPr>
        <w:t>Трифоновой И.С. - специалиста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сельсовета.</w:t>
      </w:r>
    </w:p>
    <w:p w:rsidR="00654216" w:rsidRPr="00843E53" w:rsidRDefault="00654216" w:rsidP="009F1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4216" w:rsidRPr="00843E53" w:rsidRDefault="00654216" w:rsidP="009F162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>Итоги голосования следующие:</w:t>
      </w:r>
    </w:p>
    <w:p w:rsidR="00654216" w:rsidRDefault="00654216" w:rsidP="009F1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>«за» - проголосовали единогласно, «против»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43E53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нет, «воздержавшихся» -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нет. </w:t>
      </w:r>
    </w:p>
    <w:p w:rsidR="00654216" w:rsidRPr="00843E53" w:rsidRDefault="00654216" w:rsidP="009F1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4216" w:rsidRDefault="00654216" w:rsidP="009F162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В ходе публичных слушаний в протоколе должны быть отражены замечания и предложения участников слушаний Проекта Устава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сельсовета Краснозерского района Новосибирской области, а также по результатам публичных слушаний мы должны с Вами принять итоговый документ «Рекомендации публичных слушаний», которые в дальнейшем подлежат опубликованию. </w:t>
      </w:r>
    </w:p>
    <w:p w:rsidR="00654216" w:rsidRPr="00843E53" w:rsidRDefault="00654216" w:rsidP="009F1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4216" w:rsidRPr="00843E53" w:rsidRDefault="00654216" w:rsidP="009F162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Предлагается утвердить повестку дня. </w:t>
      </w:r>
    </w:p>
    <w:p w:rsidR="00654216" w:rsidRPr="00843E53" w:rsidRDefault="00654216" w:rsidP="009F162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Повестка дня утверждена. </w:t>
      </w:r>
    </w:p>
    <w:p w:rsidR="00654216" w:rsidRPr="009F1620" w:rsidRDefault="00654216" w:rsidP="009F1620">
      <w:pPr>
        <w:spacing w:before="120"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F1620">
        <w:rPr>
          <w:rFonts w:ascii="Times New Roman" w:hAnsi="Times New Roman"/>
          <w:b/>
          <w:color w:val="000000"/>
          <w:sz w:val="28"/>
          <w:szCs w:val="28"/>
        </w:rPr>
        <w:t>СЛУШАЛИ:</w:t>
      </w:r>
    </w:p>
    <w:p w:rsidR="00654216" w:rsidRPr="00843E53" w:rsidRDefault="00654216" w:rsidP="009F1620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Цветкова Н.Ф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- председателя Совета депутатов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</w:p>
    <w:p w:rsidR="00654216" w:rsidRPr="00843E53" w:rsidRDefault="00654216" w:rsidP="009F16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>Уважаемые присутствующие!</w:t>
      </w:r>
    </w:p>
    <w:p w:rsidR="00654216" w:rsidRPr="00843E53" w:rsidRDefault="00654216" w:rsidP="009F162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Согласно Положения «О порядке организации и проведения публичных слушаний в муниципальном образовании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сельсовета», в случае назначения публичных слушаний по инициативе Совета депутатов</w:t>
      </w:r>
      <w:r>
        <w:rPr>
          <w:rFonts w:ascii="Times New Roman" w:hAnsi="Times New Roman"/>
          <w:color w:val="000000"/>
          <w:sz w:val="28"/>
          <w:szCs w:val="28"/>
        </w:rPr>
        <w:t xml:space="preserve"> 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 предс</w:t>
      </w:r>
      <w:r>
        <w:rPr>
          <w:rFonts w:ascii="Times New Roman" w:hAnsi="Times New Roman"/>
          <w:color w:val="000000"/>
          <w:sz w:val="28"/>
          <w:szCs w:val="28"/>
        </w:rPr>
        <w:t>едательствующим на них является п</w:t>
      </w:r>
      <w:r w:rsidRPr="00843E53">
        <w:rPr>
          <w:rFonts w:ascii="Times New Roman" w:hAnsi="Times New Roman"/>
          <w:color w:val="000000"/>
          <w:sz w:val="28"/>
          <w:szCs w:val="28"/>
        </w:rPr>
        <w:t>редседатель Совета депутатов.</w:t>
      </w:r>
    </w:p>
    <w:p w:rsidR="00654216" w:rsidRPr="00843E53" w:rsidRDefault="00654216" w:rsidP="009F162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В целях приведения Устава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 в соответствие с действующим законодательством, в соответствии со ст. 28 Федерального Закона «Об общих принципах организации местного самоуправления в Российской Федерации» № 131-ФЗ от 06.10.2003г., с Положением «О Порядке организации и проведения публичных слушаний в муниципальном образовании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сельсовета», </w:t>
      </w:r>
      <w:r w:rsidRPr="00FD5A09">
        <w:rPr>
          <w:rFonts w:ascii="Times New Roman" w:hAnsi="Times New Roman"/>
          <w:color w:val="000000"/>
          <w:sz w:val="28"/>
          <w:szCs w:val="28"/>
        </w:rPr>
        <w:t>утвержденным решением шестой сессии Совета депутатов Октябрьского сельсовета Краснозерского района Новосибирской области от 28.10.2005 года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мы проводим сегодня публичные слушания п</w:t>
      </w:r>
      <w:r>
        <w:rPr>
          <w:rFonts w:ascii="Times New Roman" w:hAnsi="Times New Roman"/>
          <w:color w:val="000000"/>
          <w:sz w:val="28"/>
          <w:szCs w:val="28"/>
        </w:rPr>
        <w:t>о вопросу принятия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Проекта Устава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области». </w:t>
      </w:r>
    </w:p>
    <w:p w:rsidR="00654216" w:rsidRDefault="00654216" w:rsidP="009F162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Предложений и замечаний о проекте Устава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843E53">
        <w:rPr>
          <w:rFonts w:ascii="Times New Roman" w:hAnsi="Times New Roman"/>
          <w:color w:val="000000"/>
          <w:sz w:val="28"/>
          <w:szCs w:val="28"/>
        </w:rPr>
        <w:t>сельсовета Краснозерского района Новосибирской области от граждан не поступало.</w:t>
      </w:r>
    </w:p>
    <w:p w:rsidR="00654216" w:rsidRPr="00843E53" w:rsidRDefault="00654216" w:rsidP="009F162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654216" w:rsidRPr="00843E53" w:rsidRDefault="00654216" w:rsidP="009F162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Нам необходимо принять Проект Устава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 (прилагается)</w:t>
      </w:r>
    </w:p>
    <w:p w:rsidR="00654216" w:rsidRDefault="00654216" w:rsidP="009F162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54216" w:rsidRDefault="00654216" w:rsidP="009F16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43E53">
        <w:rPr>
          <w:rFonts w:ascii="Times New Roman" w:hAnsi="Times New Roman"/>
          <w:b/>
          <w:bCs/>
          <w:color w:val="000000"/>
          <w:sz w:val="28"/>
          <w:szCs w:val="28"/>
        </w:rPr>
        <w:t>ВЫСТУПИЛИ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/>
          <w:color w:val="000000"/>
          <w:sz w:val="28"/>
          <w:szCs w:val="28"/>
        </w:rPr>
        <w:t>Бабаева Неля Григорьевна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депутат Совета депутатов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сельсовета, с предложением одобрить проект Устава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 без дополнений и изменений.</w:t>
      </w:r>
    </w:p>
    <w:p w:rsidR="00654216" w:rsidRPr="00843E53" w:rsidRDefault="00654216" w:rsidP="009F1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4216" w:rsidRPr="00843E53" w:rsidRDefault="00654216" w:rsidP="009F1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b/>
          <w:bCs/>
          <w:color w:val="000000"/>
          <w:sz w:val="28"/>
          <w:szCs w:val="28"/>
        </w:rPr>
        <w:t>РЕШИЛИ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: Рекомендовать Совету депутатов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 принять Устав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 без дополнений и изменений.</w:t>
      </w:r>
    </w:p>
    <w:p w:rsidR="00654216" w:rsidRPr="00843E53" w:rsidRDefault="00654216" w:rsidP="009F1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b/>
          <w:bCs/>
          <w:color w:val="000000"/>
          <w:sz w:val="28"/>
          <w:szCs w:val="28"/>
        </w:rPr>
        <w:t>Итоги голосования:</w:t>
      </w:r>
    </w:p>
    <w:p w:rsidR="00654216" w:rsidRDefault="00654216" w:rsidP="009F16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>«за»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43E53">
        <w:rPr>
          <w:rFonts w:ascii="Times New Roman" w:hAnsi="Times New Roman"/>
          <w:color w:val="000000"/>
          <w:sz w:val="28"/>
          <w:szCs w:val="28"/>
        </w:rPr>
        <w:t>- единогласно, «против»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43E53">
        <w:rPr>
          <w:rFonts w:ascii="Times New Roman" w:hAnsi="Times New Roman"/>
          <w:color w:val="000000"/>
          <w:sz w:val="28"/>
          <w:szCs w:val="28"/>
        </w:rPr>
        <w:t>- нет, «воздержавшихся» - нет.</w:t>
      </w:r>
    </w:p>
    <w:p w:rsidR="00654216" w:rsidRDefault="00654216" w:rsidP="009F16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4216" w:rsidRDefault="00654216" w:rsidP="009F16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4216" w:rsidRDefault="00654216" w:rsidP="009F16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4216" w:rsidRPr="00843E53" w:rsidRDefault="00654216" w:rsidP="009F1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Председатель публичных слушаний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Цветкова Н.Ф.</w:t>
      </w:r>
    </w:p>
    <w:p w:rsidR="00654216" w:rsidRDefault="00654216" w:rsidP="009F16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4216" w:rsidRPr="00843E53" w:rsidRDefault="00654216" w:rsidP="009F1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Секретарь публичных слушаний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Трифонова И.С.</w:t>
      </w:r>
    </w:p>
    <w:p w:rsidR="00654216" w:rsidRDefault="00654216" w:rsidP="009F1620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54216" w:rsidRPr="00843E53" w:rsidRDefault="00654216" w:rsidP="001C2B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b/>
          <w:bCs/>
          <w:color w:val="000000"/>
          <w:sz w:val="28"/>
          <w:szCs w:val="28"/>
        </w:rPr>
        <w:t>РЕКОМЕНДАЦИИ</w:t>
      </w:r>
    </w:p>
    <w:p w:rsidR="00654216" w:rsidRPr="00843E53" w:rsidRDefault="00654216" w:rsidP="001C2B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публичных слушаний по проекту Устава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843E53">
        <w:rPr>
          <w:rFonts w:ascii="Times New Roman" w:hAnsi="Times New Roman"/>
          <w:color w:val="000000"/>
          <w:sz w:val="28"/>
          <w:szCs w:val="28"/>
        </w:rPr>
        <w:t>сельсовета Краснозерско</w:t>
      </w:r>
      <w:r>
        <w:rPr>
          <w:rFonts w:ascii="Times New Roman" w:hAnsi="Times New Roman"/>
          <w:color w:val="000000"/>
          <w:sz w:val="28"/>
          <w:szCs w:val="28"/>
        </w:rPr>
        <w:t>го района Новосибирской области</w:t>
      </w:r>
      <w:r w:rsidRPr="00843E53">
        <w:rPr>
          <w:rFonts w:ascii="Times New Roman" w:hAnsi="Times New Roman"/>
          <w:color w:val="000000"/>
          <w:sz w:val="28"/>
          <w:szCs w:val="28"/>
        </w:rPr>
        <w:t>.</w:t>
      </w:r>
    </w:p>
    <w:p w:rsidR="00654216" w:rsidRDefault="00654216" w:rsidP="009F16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4216" w:rsidRPr="00843E53" w:rsidRDefault="00654216" w:rsidP="001C2B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п. Октябрьский                                                                                  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27 октября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/>
          <w:color w:val="000000"/>
          <w:sz w:val="28"/>
          <w:szCs w:val="28"/>
        </w:rPr>
        <w:t>7</w:t>
      </w:r>
    </w:p>
    <w:p w:rsidR="00654216" w:rsidRDefault="00654216" w:rsidP="009F16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4216" w:rsidRDefault="00654216" w:rsidP="009F16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4216" w:rsidRPr="00843E53" w:rsidRDefault="00654216" w:rsidP="009F1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актовый зал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</w:p>
    <w:p w:rsidR="00654216" w:rsidRPr="00843E53" w:rsidRDefault="00654216" w:rsidP="009F1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15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часов </w:t>
      </w:r>
      <w:r>
        <w:rPr>
          <w:rFonts w:ascii="Times New Roman" w:hAnsi="Times New Roman"/>
          <w:color w:val="000000"/>
          <w:sz w:val="28"/>
          <w:szCs w:val="28"/>
        </w:rPr>
        <w:t>00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минут</w:t>
      </w:r>
    </w:p>
    <w:p w:rsidR="00654216" w:rsidRDefault="00654216" w:rsidP="009F16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4216" w:rsidRPr="00843E53" w:rsidRDefault="00654216" w:rsidP="001C2B66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>В соответствии со ст.28 Федерального закона от 06.10.2003г № 131-ФЗ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Об общих принципах организации местного самоуправления в Российской Федерации», ст. 11 Устава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</w:t>
      </w:r>
      <w:r>
        <w:rPr>
          <w:rFonts w:ascii="Times New Roman" w:hAnsi="Times New Roman"/>
          <w:color w:val="000000"/>
          <w:sz w:val="28"/>
          <w:szCs w:val="28"/>
        </w:rPr>
        <w:t>ти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, Положением «О порядке организации и проведения публичных слушаний в МО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области», утвержденным решением </w:t>
      </w:r>
      <w:r>
        <w:rPr>
          <w:rFonts w:ascii="Times New Roman" w:hAnsi="Times New Roman"/>
          <w:color w:val="000000"/>
          <w:sz w:val="28"/>
          <w:szCs w:val="28"/>
        </w:rPr>
        <w:t>шестой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сессии Совета депутатов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 от </w:t>
      </w:r>
      <w:r w:rsidRPr="00FD5A09">
        <w:rPr>
          <w:rFonts w:ascii="Times New Roman" w:hAnsi="Times New Roman"/>
          <w:sz w:val="28"/>
          <w:szCs w:val="28"/>
        </w:rPr>
        <w:t>28.10.2005</w:t>
      </w:r>
      <w:r>
        <w:rPr>
          <w:rFonts w:ascii="Times New Roman" w:hAnsi="Times New Roman"/>
          <w:sz w:val="24"/>
        </w:rPr>
        <w:t xml:space="preserve"> </w:t>
      </w:r>
      <w:r w:rsidRPr="00843E53">
        <w:rPr>
          <w:rFonts w:ascii="Times New Roman" w:hAnsi="Times New Roman"/>
          <w:color w:val="000000"/>
          <w:sz w:val="28"/>
          <w:szCs w:val="28"/>
        </w:rPr>
        <w:t>года, согласно проведенным публичным слушаниям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54216" w:rsidRDefault="00654216" w:rsidP="009F16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4216" w:rsidRPr="00843E53" w:rsidRDefault="00654216" w:rsidP="009F1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РЕКОМЕНДОВАТЬ: </w:t>
      </w:r>
    </w:p>
    <w:p w:rsidR="00654216" w:rsidRPr="00843E53" w:rsidRDefault="00654216" w:rsidP="009676B5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Совету депутатов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 принять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Устав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сельсовета Краснозерского района Новосибирской области, вынесенный на </w:t>
      </w:r>
      <w:r w:rsidRPr="00FD5A09">
        <w:rPr>
          <w:rFonts w:ascii="Times New Roman" w:hAnsi="Times New Roman"/>
          <w:color w:val="000000"/>
          <w:sz w:val="28"/>
          <w:szCs w:val="28"/>
        </w:rPr>
        <w:t>публичные слушания, в соответствии с решением тридцать четвертой сессии Совета депутатов Октябрьского сельсовета Краснозерского района Новосибирской области от 13.10.2017 года, и опубликованный в периодическом печатном издании «Бюллетень органов местного самоуправления Октябрьского сельсовета» Краснозерского р</w:t>
      </w:r>
      <w:r>
        <w:rPr>
          <w:rFonts w:ascii="Times New Roman" w:hAnsi="Times New Roman"/>
          <w:color w:val="000000"/>
          <w:sz w:val="28"/>
          <w:szCs w:val="28"/>
        </w:rPr>
        <w:t>айона Новосибирской области №14</w:t>
      </w:r>
      <w:r w:rsidRPr="00FD5A09">
        <w:rPr>
          <w:rFonts w:ascii="Times New Roman" w:hAnsi="Times New Roman"/>
          <w:color w:val="000000"/>
          <w:sz w:val="28"/>
          <w:szCs w:val="28"/>
        </w:rPr>
        <w:t xml:space="preserve"> от 13.10.2017 года.</w:t>
      </w:r>
    </w:p>
    <w:p w:rsidR="00654216" w:rsidRDefault="00654216" w:rsidP="009F16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</w:p>
    <w:p w:rsidR="00654216" w:rsidRPr="00843E53" w:rsidRDefault="00654216" w:rsidP="009F16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</w:p>
    <w:p w:rsidR="00654216" w:rsidRPr="00843E53" w:rsidRDefault="00654216" w:rsidP="009F1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</w:p>
    <w:p w:rsidR="00654216" w:rsidRPr="00843E53" w:rsidRDefault="00654216" w:rsidP="009F1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>Краснозерского района</w:t>
      </w:r>
    </w:p>
    <w:p w:rsidR="00654216" w:rsidRDefault="00654216" w:rsidP="009F16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А.Б.Юданов</w:t>
      </w:r>
    </w:p>
    <w:p w:rsidR="00654216" w:rsidRDefault="00654216" w:rsidP="009F16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4216" w:rsidRDefault="00654216" w:rsidP="00FD5A09">
      <w:pPr>
        <w:pageBreakBefore/>
        <w:spacing w:after="0" w:line="240" w:lineRule="auto"/>
        <w:jc w:val="right"/>
        <w:rPr>
          <w:rFonts w:ascii="Times New Roman" w:hAnsi="Times New Roman"/>
          <w:i/>
          <w:color w:val="000000"/>
          <w:sz w:val="28"/>
          <w:szCs w:val="28"/>
        </w:rPr>
      </w:pPr>
      <w:r w:rsidRPr="00945080">
        <w:rPr>
          <w:rFonts w:ascii="Times New Roman" w:hAnsi="Times New Roman"/>
          <w:i/>
          <w:color w:val="000000"/>
          <w:sz w:val="28"/>
          <w:szCs w:val="28"/>
        </w:rPr>
        <w:t>ПРИЛОЖЕНИЕ</w:t>
      </w:r>
    </w:p>
    <w:p w:rsidR="00654216" w:rsidRDefault="00654216" w:rsidP="009F1620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654216" w:rsidRDefault="00654216" w:rsidP="00FD5A09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СПИСОК ПРИСУТСТВУЮЩИХ НА ПУБЛИЧНЫХ СЛУШАНИЯХ</w:t>
      </w:r>
    </w:p>
    <w:p w:rsidR="00654216" w:rsidRDefault="00654216" w:rsidP="00FD5A09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27.10.2017</w:t>
      </w:r>
    </w:p>
    <w:p w:rsidR="00654216" w:rsidRDefault="00654216" w:rsidP="009F16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4216" w:rsidRDefault="00654216" w:rsidP="009F16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Бабаева Неля Григорьевна  –  ул. Мира, д. 42, кв. 2</w:t>
      </w:r>
    </w:p>
    <w:p w:rsidR="00654216" w:rsidRDefault="00654216" w:rsidP="009F16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Трифонова Ирина Сергеевна  –  ул. Мира, д. 11, кв. 1</w:t>
      </w:r>
    </w:p>
    <w:p w:rsidR="00654216" w:rsidRDefault="00654216" w:rsidP="009F16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Воронина Анастасия Александровна  –  ул. Мира, д. 9</w:t>
      </w:r>
    </w:p>
    <w:p w:rsidR="00654216" w:rsidRDefault="00654216" w:rsidP="009F16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Мустафенова Светлана Ивановна  –  ул. Мира, д. 24, кв. 1</w:t>
      </w:r>
    </w:p>
    <w:p w:rsidR="00654216" w:rsidRDefault="00654216" w:rsidP="009F16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Прохода Лариса Алексеевна  –  ул. Молодежная, д. 10, кв. 2</w:t>
      </w:r>
    </w:p>
    <w:p w:rsidR="00654216" w:rsidRDefault="00654216" w:rsidP="009F16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Мальцева Людмила Анатольевна  –  ул. Мира, д. 47, кв. 1</w:t>
      </w:r>
    </w:p>
    <w:p w:rsidR="00654216" w:rsidRDefault="00654216" w:rsidP="009F16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Юданова Екатерина Леонидовна  –  ул. Заречная, д. 9, кв. 2</w:t>
      </w:r>
    </w:p>
    <w:p w:rsidR="00654216" w:rsidRDefault="00654216" w:rsidP="009F16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Овчаренко Нина Николаевна  –  ул. Октябрьская, д. 3. кв. 7</w:t>
      </w:r>
    </w:p>
    <w:p w:rsidR="00654216" w:rsidRDefault="00654216" w:rsidP="009F16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Никулина Наталья Николаевна  –  ул. Школьная, д. 1</w:t>
      </w:r>
    </w:p>
    <w:p w:rsidR="00654216" w:rsidRDefault="00654216" w:rsidP="009F16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Юданов Александр Борисович  –  ул. Заречная, д. 9, кв. 2</w:t>
      </w:r>
    </w:p>
    <w:p w:rsidR="00654216" w:rsidRDefault="00654216" w:rsidP="009F16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Августюкова Ирина Яковлевна  –  переул. Школьный, д. 1</w:t>
      </w:r>
    </w:p>
    <w:p w:rsidR="00654216" w:rsidRDefault="00654216" w:rsidP="009F16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Майкова Галина Дмитриевна  –  пер. Школьный, д. 8, кв. 1</w:t>
      </w:r>
    </w:p>
    <w:p w:rsidR="00654216" w:rsidRDefault="00654216" w:rsidP="009F16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Хорошилов Сергей Владимирович  –  ул. Мира, д. 38</w:t>
      </w:r>
    </w:p>
    <w:p w:rsidR="00654216" w:rsidRDefault="00654216" w:rsidP="009F16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Татьянин Константин Михайлович  –  ул. Советская, д. 18</w:t>
      </w:r>
    </w:p>
    <w:p w:rsidR="00654216" w:rsidRDefault="00654216" w:rsidP="009F16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Прохода Ольга Владимировна  –  ул. Мира, д. 37</w:t>
      </w:r>
    </w:p>
    <w:p w:rsidR="00654216" w:rsidRDefault="00654216" w:rsidP="009F16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Машинский Андрей Федорович  –  ул. Октябрьская, д. 1</w:t>
      </w:r>
    </w:p>
    <w:p w:rsidR="00654216" w:rsidRDefault="00654216" w:rsidP="009F16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Попов Николай Александрович  –  ул. Школьная, д. 10, кв.1</w:t>
      </w:r>
    </w:p>
    <w:p w:rsidR="00654216" w:rsidRDefault="00654216" w:rsidP="009F16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Коростелёва Валентина Васильевна  –  ул. Октябрьская, д. 3, кв. 3</w:t>
      </w:r>
    </w:p>
    <w:p w:rsidR="00654216" w:rsidRDefault="00654216" w:rsidP="009F16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Гордеева Татьяна Дмитриевна  –  ул. Школьная, д. 48, кв. 2</w:t>
      </w:r>
    </w:p>
    <w:p w:rsidR="00654216" w:rsidRDefault="00654216" w:rsidP="009F16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Куприенко Людмила Николаевна  –  ул. Мира, д. 20, кв. 2</w:t>
      </w:r>
    </w:p>
    <w:p w:rsidR="00654216" w:rsidRDefault="00654216" w:rsidP="009F16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Черкашина Рита Федоровна  –  ул. Школьная, д. 19, кв. 1</w:t>
      </w:r>
    </w:p>
    <w:p w:rsidR="00654216" w:rsidRDefault="00654216" w:rsidP="009F16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Воронин Иван Федорович  –  ул. Мира, д. 9</w:t>
      </w:r>
    </w:p>
    <w:p w:rsidR="00654216" w:rsidRDefault="00654216" w:rsidP="009F16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4216" w:rsidRDefault="00654216" w:rsidP="009F16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4216" w:rsidRDefault="00654216" w:rsidP="009F16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654216" w:rsidSect="009F162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E093F"/>
    <w:multiLevelType w:val="hybridMultilevel"/>
    <w:tmpl w:val="A8D8FE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4615629"/>
    <w:multiLevelType w:val="hybridMultilevel"/>
    <w:tmpl w:val="5A1677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3E53"/>
    <w:rsid w:val="000A3A1F"/>
    <w:rsid w:val="000A461D"/>
    <w:rsid w:val="000C6917"/>
    <w:rsid w:val="001774DA"/>
    <w:rsid w:val="00183A9A"/>
    <w:rsid w:val="00191331"/>
    <w:rsid w:val="001C2A40"/>
    <w:rsid w:val="001C2B66"/>
    <w:rsid w:val="00226575"/>
    <w:rsid w:val="003917BD"/>
    <w:rsid w:val="003933F8"/>
    <w:rsid w:val="003E70EB"/>
    <w:rsid w:val="00402483"/>
    <w:rsid w:val="004A258E"/>
    <w:rsid w:val="004F7266"/>
    <w:rsid w:val="00517471"/>
    <w:rsid w:val="00552641"/>
    <w:rsid w:val="005631DF"/>
    <w:rsid w:val="00597562"/>
    <w:rsid w:val="00607F3B"/>
    <w:rsid w:val="00625EC4"/>
    <w:rsid w:val="00654216"/>
    <w:rsid w:val="006618FD"/>
    <w:rsid w:val="0066678C"/>
    <w:rsid w:val="007B6473"/>
    <w:rsid w:val="007F4FAE"/>
    <w:rsid w:val="00843E53"/>
    <w:rsid w:val="00945080"/>
    <w:rsid w:val="009676B5"/>
    <w:rsid w:val="009F05B0"/>
    <w:rsid w:val="009F1620"/>
    <w:rsid w:val="00A41732"/>
    <w:rsid w:val="00A64294"/>
    <w:rsid w:val="00A671BD"/>
    <w:rsid w:val="00A70560"/>
    <w:rsid w:val="00A70DAD"/>
    <w:rsid w:val="00B138FD"/>
    <w:rsid w:val="00B85A8B"/>
    <w:rsid w:val="00C45C45"/>
    <w:rsid w:val="00CA6809"/>
    <w:rsid w:val="00CC5500"/>
    <w:rsid w:val="00D2733D"/>
    <w:rsid w:val="00D65086"/>
    <w:rsid w:val="00DA6890"/>
    <w:rsid w:val="00E436DC"/>
    <w:rsid w:val="00E9142C"/>
    <w:rsid w:val="00E929C3"/>
    <w:rsid w:val="00EA11D7"/>
    <w:rsid w:val="00F11DC4"/>
    <w:rsid w:val="00F823DC"/>
    <w:rsid w:val="00FC6E63"/>
    <w:rsid w:val="00FD5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1D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843E5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C55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A3A1F"/>
    <w:rPr>
      <w:rFonts w:ascii="Times New Roman" w:hAnsi="Times New Roman" w:cs="Times New Roman"/>
      <w:sz w:val="2"/>
    </w:rPr>
  </w:style>
  <w:style w:type="paragraph" w:customStyle="1" w:styleId="ConsNormal">
    <w:name w:val="ConsNormal"/>
    <w:uiPriority w:val="99"/>
    <w:rsid w:val="00FD5A09"/>
    <w:pPr>
      <w:widowControl w:val="0"/>
      <w:ind w:right="19772" w:firstLine="720"/>
    </w:pPr>
    <w:rPr>
      <w:rFonts w:ascii="Arial" w:hAnsi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671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</TotalTime>
  <Pages>4</Pages>
  <Words>1001</Words>
  <Characters>5709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Uuser</dc:creator>
  <cp:keywords/>
  <dc:description/>
  <cp:lastModifiedBy>User</cp:lastModifiedBy>
  <cp:revision>6</cp:revision>
  <cp:lastPrinted>2016-12-27T04:16:00Z</cp:lastPrinted>
  <dcterms:created xsi:type="dcterms:W3CDTF">2017-10-27T08:27:00Z</dcterms:created>
  <dcterms:modified xsi:type="dcterms:W3CDTF">2017-11-13T05:55:00Z</dcterms:modified>
</cp:coreProperties>
</file>